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D9C" w:rsidRPr="00D14D9C" w:rsidRDefault="00D14D9C" w:rsidP="00D14D9C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DESIGNHEIZKÖRPER </w:t>
      </w:r>
      <w:r w:rsidRPr="00D14D9C">
        <w:rPr>
          <w:rFonts w:ascii="Arial" w:hAnsi="Arial" w:cs="Arial"/>
          <w:b/>
          <w:sz w:val="24"/>
          <w:lang w:val="de-DE"/>
        </w:rPr>
        <w:t xml:space="preserve">CAVALLY </w:t>
      </w:r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</w:p>
    <w:p w:rsidR="00895564" w:rsidRDefault="00D14D9C" w:rsidP="00D14D9C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D14D9C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D14D9C">
        <w:rPr>
          <w:rFonts w:ascii="Arial" w:hAnsi="Arial" w:cs="Arial"/>
          <w:sz w:val="24"/>
          <w:lang w:val="de-DE"/>
        </w:rPr>
        <w:t>kv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D14D9C">
        <w:rPr>
          <w:rFonts w:ascii="Arial" w:hAnsi="Arial" w:cs="Arial"/>
          <w:sz w:val="24"/>
          <w:lang w:val="de-DE"/>
        </w:rPr>
        <w:t>Eckform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D14D9C">
        <w:rPr>
          <w:rFonts w:ascii="Arial" w:hAnsi="Arial" w:cs="Arial"/>
          <w:sz w:val="24"/>
          <w:lang w:val="de-DE"/>
        </w:rPr>
        <w:t>kv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895564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895564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D14D9C">
        <w:rPr>
          <w:rFonts w:ascii="Arial" w:hAnsi="Arial" w:cs="Arial"/>
          <w:sz w:val="24"/>
          <w:lang w:val="de-DE"/>
        </w:rPr>
        <w:t>eingedichtet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D14D9C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D14D9C">
        <w:rPr>
          <w:rFonts w:ascii="Arial" w:hAnsi="Arial" w:cs="Arial"/>
          <w:sz w:val="24"/>
          <w:lang w:val="de-DE"/>
        </w:rPr>
        <w:t>naßzellenfeste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895564">
        <w:rPr>
          <w:rFonts w:ascii="Arial" w:hAnsi="Arial" w:cs="Arial"/>
          <w:sz w:val="24"/>
          <w:lang w:val="de-DE"/>
        </w:rPr>
        <w:t>rostatischen Pulverbeschichtung</w:t>
      </w:r>
      <w:r w:rsidRPr="00D14D9C">
        <w:rPr>
          <w:rFonts w:ascii="Arial" w:hAnsi="Arial" w:cs="Arial"/>
          <w:sz w:val="24"/>
          <w:lang w:val="de-DE"/>
        </w:rPr>
        <w:t xml:space="preserve">. </w:t>
      </w:r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895564" w:rsidRPr="00D14D9C" w:rsidRDefault="00895564" w:rsidP="00D14D9C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>Höhe: 796, 1196 und 1756 mm</w:t>
      </w:r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>Anschlüsse: CAVALLY: 2 x G 1/2 I.G. und 1 x G 1/4 I.G. (für Entlüftungsstopfen)</w:t>
      </w:r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D14D9C">
        <w:rPr>
          <w:rFonts w:ascii="Arial" w:hAnsi="Arial" w:cs="Arial"/>
          <w:sz w:val="24"/>
          <w:lang w:val="de-DE"/>
        </w:rPr>
        <w:t>Baulänge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 498 .........119 - 131 mm</w:t>
      </w:r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D14D9C">
        <w:rPr>
          <w:rFonts w:ascii="Arial" w:hAnsi="Arial" w:cs="Arial"/>
          <w:sz w:val="24"/>
          <w:lang w:val="de-DE"/>
        </w:rPr>
        <w:t>Baulänge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 596 .........128 - 140 mm</w:t>
      </w:r>
    </w:p>
    <w:p w:rsidR="00D14D9C" w:rsidRPr="00D14D9C" w:rsidRDefault="00D14D9C" w:rsidP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D14D9C">
        <w:rPr>
          <w:rFonts w:ascii="Arial" w:hAnsi="Arial" w:cs="Arial"/>
          <w:sz w:val="24"/>
          <w:lang w:val="de-DE"/>
        </w:rPr>
        <w:t>Baulänge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 742 .........146 - 158 mm</w:t>
      </w:r>
    </w:p>
    <w:p w:rsidR="006B137C" w:rsidRPr="00D14D9C" w:rsidRDefault="00D14D9C">
      <w:pPr>
        <w:rPr>
          <w:rFonts w:ascii="Arial" w:hAnsi="Arial" w:cs="Arial"/>
          <w:sz w:val="24"/>
          <w:lang w:val="de-DE"/>
        </w:rPr>
      </w:pPr>
      <w:r w:rsidRPr="00D14D9C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D14D9C">
        <w:rPr>
          <w:rFonts w:ascii="Arial" w:hAnsi="Arial" w:cs="Arial"/>
          <w:sz w:val="24"/>
          <w:lang w:val="de-DE"/>
        </w:rPr>
        <w:t>Baulänge</w:t>
      </w:r>
      <w:proofErr w:type="spellEnd"/>
      <w:r w:rsidRPr="00D14D9C">
        <w:rPr>
          <w:rFonts w:ascii="Arial" w:hAnsi="Arial" w:cs="Arial"/>
          <w:sz w:val="24"/>
          <w:lang w:val="de-DE"/>
        </w:rPr>
        <w:t xml:space="preserve"> 887 .........164 - 176 mm</w:t>
      </w:r>
    </w:p>
    <w:sectPr w:rsidR="006B137C" w:rsidRPr="00D14D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D9C"/>
    <w:rsid w:val="006B137C"/>
    <w:rsid w:val="00895564"/>
    <w:rsid w:val="00D1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2018-08-29T08:34:00Z</dcterms:created>
  <dcterms:modified xsi:type="dcterms:W3CDTF">2018-08-29T08:57:00Z</dcterms:modified>
</cp:coreProperties>
</file>