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85A" w:rsidRPr="00BE485A" w:rsidRDefault="00BE485A" w:rsidP="00BE485A">
      <w:pPr>
        <w:rPr>
          <w:rFonts w:ascii="Arial" w:hAnsi="Arial" w:cs="Arial"/>
          <w:b/>
          <w:sz w:val="24"/>
          <w:lang w:val="de-DE"/>
        </w:rPr>
      </w:pPr>
      <w:r>
        <w:rPr>
          <w:rFonts w:ascii="Arial" w:hAnsi="Arial" w:cs="Arial"/>
          <w:b/>
          <w:sz w:val="24"/>
          <w:lang w:val="de-DE"/>
        </w:rPr>
        <w:t xml:space="preserve">DESIGNHEIZKÖRPER BAWA-T </w:t>
      </w:r>
      <w:r w:rsidRPr="00BE485A">
        <w:rPr>
          <w:rFonts w:ascii="Arial" w:hAnsi="Arial" w:cs="Arial"/>
          <w:b/>
          <w:sz w:val="24"/>
          <w:lang w:val="de-DE"/>
        </w:rPr>
        <w:t xml:space="preserve">VM </w:t>
      </w:r>
    </w:p>
    <w:p w:rsidR="00BE485A" w:rsidRPr="00BE485A" w:rsidRDefault="00BE485A" w:rsidP="00BE485A">
      <w:pPr>
        <w:rPr>
          <w:rFonts w:ascii="Arial" w:hAnsi="Arial" w:cs="Arial"/>
          <w:sz w:val="24"/>
          <w:lang w:val="de-DE"/>
        </w:rPr>
      </w:pPr>
    </w:p>
    <w:p w:rsidR="00D40253" w:rsidRDefault="00BE485A" w:rsidP="00BE485A">
      <w:pPr>
        <w:rPr>
          <w:rFonts w:ascii="Arial" w:hAnsi="Arial" w:cs="Arial"/>
          <w:sz w:val="24"/>
          <w:lang w:val="de-DE"/>
        </w:rPr>
      </w:pPr>
      <w:r>
        <w:rPr>
          <w:rFonts w:ascii="Arial" w:hAnsi="Arial" w:cs="Arial"/>
          <w:sz w:val="24"/>
          <w:lang w:val="de-DE"/>
        </w:rPr>
        <w:t>B</w:t>
      </w:r>
      <w:r w:rsidRPr="00BE485A">
        <w:rPr>
          <w:rFonts w:ascii="Arial" w:hAnsi="Arial" w:cs="Arial"/>
          <w:sz w:val="24"/>
          <w:lang w:val="de-DE"/>
        </w:rPr>
        <w:t xml:space="preserve">estehend aus runden bzw. flachen Stahl-Präzisionsheiz- und -Sammelrohren mittels Widerstandspress-Schweißverfahren (keine sichtbaren Schweißnähte) verbunden, sämtliche Rohrenden werden mittels Spezialreib-Schweißverfahren verschlossen, als Standard- bzw. Ventilausführung ( geeignet für Zweirohranlagen und Einrohranlagen unter Verwendung eines Einrohrverteilers, Einstellung des kv-Wertes bei Zweirohranlagen von 0,13 bis 0,75, Einstellung des Heizkörperanteiles bei Einrohranlagen von 30 % bis 50 %, Ventileinsatz und Baustellenkappe montiert sowie bei BAWA-VM, BAWA-T VM, CAVALLY-VM, FULDA-VM und LOWA-VM ist eine Anschlussarmatur in Eckform inkl. Abdeckrosette in der jeweiligen Heizkörperfarbe beigepackt, geeignet für Zweirohranlagen, Einstellung des kv-Wertes von 0,12 bis 0,48) erhältlich. </w:t>
      </w:r>
    </w:p>
    <w:p w:rsidR="00D40253" w:rsidRDefault="00BE485A" w:rsidP="00BE485A">
      <w:pPr>
        <w:rPr>
          <w:rFonts w:ascii="Arial" w:hAnsi="Arial" w:cs="Arial"/>
          <w:sz w:val="24"/>
          <w:lang w:val="de-DE"/>
        </w:rPr>
      </w:pPr>
      <w:r w:rsidRPr="00BE485A">
        <w:rPr>
          <w:rFonts w:ascii="Arial" w:hAnsi="Arial" w:cs="Arial"/>
          <w:sz w:val="24"/>
          <w:lang w:val="de-DE"/>
        </w:rPr>
        <w:t xml:space="preserve">Max. Betriebsüberdruck 10 bar, Modell LOWA-VM 5 bar bzw. Prüfüberdruck 13 bar, </w:t>
      </w:r>
    </w:p>
    <w:p w:rsidR="00D40253" w:rsidRDefault="00BE485A" w:rsidP="00BE485A">
      <w:pPr>
        <w:rPr>
          <w:rFonts w:ascii="Arial" w:hAnsi="Arial" w:cs="Arial"/>
          <w:sz w:val="24"/>
          <w:lang w:val="de-DE"/>
        </w:rPr>
      </w:pPr>
      <w:r w:rsidRPr="00BE485A">
        <w:rPr>
          <w:rFonts w:ascii="Arial" w:hAnsi="Arial" w:cs="Arial"/>
          <w:sz w:val="24"/>
          <w:lang w:val="de-DE"/>
        </w:rPr>
        <w:t>max. Betriebstemperatur: 110 °C, Wärmeleistung geprüft nach DIN EN 442 bzw. ÖNORM EN 442, Lieferung inklusive Blind- und Entlüftungsstopfen (bei Ventilausführung werksseitig eingedichtet) sowie Wandbefestigungsset in der jeweiligen Heizkörperfarbe mit horizontaler und vertikaler Ausrichtungsmöglichkeit des Heizkörpers (bei ARUN-T als Raumteilerausführung ein zusätzliches Bodenbefestigungsset), naßzellenfeste 2-Schicht-Lackierung nach DIN 55900, Grundbeschichtung mit hochwertiger Elektrotauchlackierung, fertig lackiert mit einer elekt</w:t>
      </w:r>
      <w:r w:rsidR="00D40253">
        <w:rPr>
          <w:rFonts w:ascii="Arial" w:hAnsi="Arial" w:cs="Arial"/>
          <w:sz w:val="24"/>
          <w:lang w:val="de-DE"/>
        </w:rPr>
        <w:t>rostatischen Pulverbeschichtung</w:t>
      </w:r>
      <w:r w:rsidRPr="00BE485A">
        <w:rPr>
          <w:rFonts w:ascii="Arial" w:hAnsi="Arial" w:cs="Arial"/>
          <w:sz w:val="24"/>
          <w:lang w:val="de-DE"/>
        </w:rPr>
        <w:t xml:space="preserve">. </w:t>
      </w:r>
    </w:p>
    <w:p w:rsidR="00BE485A" w:rsidRPr="00BE485A" w:rsidRDefault="00BE485A" w:rsidP="00BE485A">
      <w:pPr>
        <w:rPr>
          <w:rFonts w:ascii="Arial" w:hAnsi="Arial" w:cs="Arial"/>
          <w:sz w:val="24"/>
          <w:lang w:val="de-DE"/>
        </w:rPr>
      </w:pPr>
      <w:r w:rsidRPr="00BE485A">
        <w:rPr>
          <w:rFonts w:ascii="Arial" w:hAnsi="Arial" w:cs="Arial"/>
          <w:sz w:val="24"/>
          <w:lang w:val="de-DE"/>
        </w:rPr>
        <w:t>Einbaumöglichkeit für Elektroheizelement bei diversen Typen.</w:t>
      </w:r>
    </w:p>
    <w:p w:rsidR="00BE485A" w:rsidRPr="00BE485A" w:rsidRDefault="00BE485A" w:rsidP="00BE485A">
      <w:pPr>
        <w:rPr>
          <w:rFonts w:ascii="Arial" w:hAnsi="Arial" w:cs="Arial"/>
          <w:sz w:val="24"/>
          <w:lang w:val="de-DE"/>
        </w:rPr>
      </w:pPr>
    </w:p>
    <w:p w:rsidR="00BE485A" w:rsidRPr="00BE485A" w:rsidRDefault="00BE485A" w:rsidP="00BE485A">
      <w:pPr>
        <w:rPr>
          <w:rFonts w:ascii="Arial" w:hAnsi="Arial" w:cs="Arial"/>
          <w:sz w:val="24"/>
          <w:lang w:val="de-DE"/>
        </w:rPr>
      </w:pPr>
      <w:r w:rsidRPr="00BE485A">
        <w:rPr>
          <w:rFonts w:ascii="Arial" w:hAnsi="Arial" w:cs="Arial"/>
          <w:sz w:val="24"/>
          <w:lang w:val="de-DE"/>
        </w:rPr>
        <w:t>Beschichtung: klassische Ausführung RAL 9016 (verkehrsweiß)</w:t>
      </w:r>
    </w:p>
    <w:p w:rsidR="00BE485A" w:rsidRPr="00BE485A" w:rsidRDefault="00BE485A" w:rsidP="00BE485A">
      <w:pPr>
        <w:rPr>
          <w:rFonts w:ascii="Arial" w:hAnsi="Arial" w:cs="Arial"/>
          <w:sz w:val="24"/>
          <w:lang w:val="de-DE"/>
        </w:rPr>
      </w:pPr>
      <w:r w:rsidRPr="00BE485A">
        <w:rPr>
          <w:rFonts w:ascii="Arial" w:hAnsi="Arial" w:cs="Arial"/>
          <w:sz w:val="24"/>
          <w:lang w:val="de-DE"/>
        </w:rPr>
        <w:t>div. RAL- bzw. Sanitärfarbtöne und Spezialfarben nach Farbpalette</w:t>
      </w:r>
    </w:p>
    <w:p w:rsidR="00BE485A" w:rsidRPr="00BE485A" w:rsidRDefault="00BE485A" w:rsidP="00BE485A">
      <w:pPr>
        <w:rPr>
          <w:rFonts w:ascii="Arial" w:hAnsi="Arial" w:cs="Arial"/>
          <w:sz w:val="24"/>
          <w:lang w:val="de-DE"/>
        </w:rPr>
      </w:pPr>
    </w:p>
    <w:p w:rsidR="00BE485A" w:rsidRPr="00BE485A" w:rsidRDefault="00BE485A" w:rsidP="00BE485A">
      <w:pPr>
        <w:rPr>
          <w:rFonts w:ascii="Arial" w:hAnsi="Arial" w:cs="Arial"/>
          <w:sz w:val="24"/>
          <w:lang w:val="de-DE"/>
        </w:rPr>
      </w:pPr>
    </w:p>
    <w:p w:rsidR="00BE485A" w:rsidRPr="00BE485A" w:rsidRDefault="00BE485A" w:rsidP="00BE485A">
      <w:pPr>
        <w:rPr>
          <w:rFonts w:ascii="Arial" w:hAnsi="Arial" w:cs="Arial"/>
          <w:sz w:val="24"/>
          <w:lang w:val="de-DE"/>
        </w:rPr>
      </w:pPr>
      <w:r w:rsidRPr="00BE485A">
        <w:rPr>
          <w:rFonts w:ascii="Arial" w:hAnsi="Arial" w:cs="Arial"/>
          <w:sz w:val="24"/>
          <w:lang w:val="de-DE"/>
        </w:rPr>
        <w:t>Höhe: 1196 und 1756 mm</w:t>
      </w:r>
    </w:p>
    <w:p w:rsidR="00BE485A" w:rsidRPr="00BE485A" w:rsidRDefault="00BE485A" w:rsidP="00BE485A">
      <w:pPr>
        <w:rPr>
          <w:rFonts w:ascii="Arial" w:hAnsi="Arial" w:cs="Arial"/>
          <w:sz w:val="24"/>
          <w:lang w:val="de-DE"/>
        </w:rPr>
      </w:pPr>
      <w:r w:rsidRPr="00BE485A">
        <w:rPr>
          <w:rFonts w:ascii="Arial" w:hAnsi="Arial" w:cs="Arial"/>
          <w:sz w:val="24"/>
          <w:lang w:val="de-DE"/>
        </w:rPr>
        <w:t>Länge: 500, 600, 750 und 900 mm</w:t>
      </w:r>
    </w:p>
    <w:p w:rsidR="00BE485A" w:rsidRPr="00BE485A" w:rsidRDefault="00BE485A" w:rsidP="00BE485A">
      <w:pPr>
        <w:rPr>
          <w:rFonts w:ascii="Arial" w:hAnsi="Arial" w:cs="Arial"/>
          <w:sz w:val="24"/>
          <w:lang w:val="de-DE"/>
        </w:rPr>
      </w:pPr>
      <w:r w:rsidRPr="00BE485A">
        <w:rPr>
          <w:rFonts w:ascii="Arial" w:hAnsi="Arial" w:cs="Arial"/>
          <w:sz w:val="24"/>
          <w:lang w:val="de-DE"/>
        </w:rPr>
        <w:t>Tiefe (inkl. Wandabstand): 113 - 125 mm</w:t>
      </w:r>
    </w:p>
    <w:p w:rsidR="006B137C" w:rsidRPr="00BE485A" w:rsidRDefault="00BE485A">
      <w:pPr>
        <w:rPr>
          <w:rFonts w:ascii="Arial" w:hAnsi="Arial" w:cs="Arial"/>
          <w:sz w:val="24"/>
          <w:lang w:val="de-DE"/>
        </w:rPr>
      </w:pPr>
      <w:r w:rsidRPr="00BE485A">
        <w:rPr>
          <w:rFonts w:ascii="Arial" w:hAnsi="Arial" w:cs="Arial"/>
          <w:sz w:val="24"/>
          <w:lang w:val="de-DE"/>
        </w:rPr>
        <w:t>Anschlüsse: 2 x G 3/4 A.G. (für Ventil-Anschlussarmatur) und 4 x G 1/2 I.G.</w:t>
      </w:r>
      <w:bookmarkStart w:id="0" w:name="_GoBack"/>
      <w:bookmarkEnd w:id="0"/>
    </w:p>
    <w:sectPr w:rsidR="006B137C" w:rsidRPr="00BE485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85A"/>
    <w:rsid w:val="006B137C"/>
    <w:rsid w:val="00BE485A"/>
    <w:rsid w:val="00D40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74702D7</Template>
  <TotalTime>0</TotalTime>
  <Pages>1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RETTIG Group</Company>
  <LinksUpToDate>false</LinksUpToDate>
  <CharactersWithSpaces>1840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Birgit HOCHREITER</dc:creator>
  <cp:lastModifiedBy>Birgit HOCHREITER</cp:lastModifiedBy>
  <cp:revision>2</cp:revision>
  <dcterms:created xsi:type="dcterms:W3CDTF">2018-08-29T08:38:00Z</dcterms:created>
  <dcterms:modified xsi:type="dcterms:W3CDTF">2018-08-29T09:00:00Z</dcterms:modified>
</cp:coreProperties>
</file>